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9C6A6" w14:textId="77777777" w:rsidR="00923FFB" w:rsidRPr="00923FFB" w:rsidRDefault="00923FFB" w:rsidP="00923FFB">
      <w:pPr>
        <w:pStyle w:val="Tittellinje"/>
        <w:pBdr>
          <w:bottom w:val="single" w:sz="2" w:space="1" w:color="000000" w:themeColor="text1"/>
        </w:pBdr>
        <w:spacing w:before="120" w:after="720"/>
        <w:rPr>
          <w:sz w:val="48"/>
          <w:szCs w:val="48"/>
        </w:rPr>
      </w:pPr>
      <w:r w:rsidRPr="00923FFB">
        <w:rPr>
          <w:bCs/>
          <w:sz w:val="48"/>
          <w:szCs w:val="48"/>
        </w:rPr>
        <w:t>Forpliktelseserklæring</w:t>
      </w:r>
      <w:r w:rsidRPr="00923FFB">
        <w:rPr>
          <w:sz w:val="48"/>
          <w:szCs w:val="48"/>
        </w:rPr>
        <w:t xml:space="preserve"> </w:t>
      </w:r>
    </w:p>
    <w:p w14:paraId="0066921E" w14:textId="77777777" w:rsidR="00891603" w:rsidRDefault="00891603" w:rsidP="00891603">
      <w:pPr>
        <w:pStyle w:val="Tittellinje"/>
      </w:pPr>
      <w:r>
        <w:t xml:space="preserve">Forskrift om offentlige anskaffelser </w:t>
      </w:r>
      <w:r w:rsidRPr="00416BC9">
        <w:t>§ 16-10 (2)</w:t>
      </w:r>
    </w:p>
    <w:p w14:paraId="7A004B22" w14:textId="77777777" w:rsidR="00891603" w:rsidRDefault="00891603" w:rsidP="00891603">
      <w:r>
        <w:t>Denne erklæringen gjelder: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6574"/>
      </w:tblGrid>
      <w:tr w:rsidR="00891603" w14:paraId="365DE889" w14:textId="77777777" w:rsidTr="00891603"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4711" w14:textId="77777777" w:rsidR="00891603" w:rsidRDefault="00891603" w:rsidP="00891603">
            <w:r>
              <w:t>Firma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5F2C" w14:textId="77777777" w:rsidR="00891603" w:rsidRDefault="00891603" w:rsidP="00891603"/>
        </w:tc>
      </w:tr>
      <w:tr w:rsidR="00891603" w14:paraId="5E4D7A77" w14:textId="77777777" w:rsidTr="00891603"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A989" w14:textId="77777777" w:rsidR="00891603" w:rsidRDefault="00891603" w:rsidP="00891603">
            <w:r>
              <w:t>Organisasjonsnummer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B77A" w14:textId="77777777" w:rsidR="00891603" w:rsidRDefault="00891603" w:rsidP="00891603"/>
        </w:tc>
      </w:tr>
      <w:tr w:rsidR="00891603" w14:paraId="4E3F4785" w14:textId="77777777" w:rsidTr="00891603"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1B71" w14:textId="77777777" w:rsidR="00891603" w:rsidRDefault="00891603" w:rsidP="00891603">
            <w:r>
              <w:t>Adresse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B3B0" w14:textId="77777777" w:rsidR="00891603" w:rsidRDefault="00891603" w:rsidP="00891603"/>
        </w:tc>
      </w:tr>
      <w:tr w:rsidR="00891603" w14:paraId="28DE29D0" w14:textId="77777777" w:rsidTr="00891603"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9853" w14:textId="77777777" w:rsidR="00891603" w:rsidRDefault="00891603" w:rsidP="00891603">
            <w:r>
              <w:t>Postnummer, sted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8E47" w14:textId="77777777" w:rsidR="00891603" w:rsidRDefault="00891603" w:rsidP="00891603"/>
        </w:tc>
      </w:tr>
      <w:tr w:rsidR="00891603" w14:paraId="26E353D3" w14:textId="77777777" w:rsidTr="00891603"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D951" w14:textId="77777777" w:rsidR="00891603" w:rsidRDefault="00891603" w:rsidP="00891603">
            <w:r>
              <w:t>Land</w:t>
            </w:r>
          </w:p>
        </w:tc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E094" w14:textId="77777777" w:rsidR="00891603" w:rsidRDefault="00891603" w:rsidP="00891603"/>
        </w:tc>
      </w:tr>
    </w:tbl>
    <w:p w14:paraId="7A13991F" w14:textId="77777777" w:rsidR="00891603" w:rsidRDefault="00891603" w:rsidP="00891603">
      <w:pPr>
        <w:spacing w:line="360" w:lineRule="auto"/>
        <w:rPr>
          <w:rFonts w:ascii="Myriad Pro" w:hAnsi="Myriad Pro"/>
        </w:rPr>
      </w:pPr>
    </w:p>
    <w:p w14:paraId="5CE62170" w14:textId="726B1004" w:rsidR="00891603" w:rsidRDefault="00891603" w:rsidP="00891603">
      <w:r>
        <w:rPr>
          <w:highlight w:val="yellow"/>
        </w:rPr>
        <w:t>&lt;FIRMA&gt;</w:t>
      </w:r>
      <w:r>
        <w:t xml:space="preserve"> inngår som underleverandør av </w:t>
      </w:r>
      <w:r>
        <w:rPr>
          <w:highlight w:val="yellow"/>
        </w:rPr>
        <w:t>&lt;ANGI TJENESTE&gt;</w:t>
      </w:r>
      <w:r>
        <w:t xml:space="preserve"> ifm</w:t>
      </w:r>
      <w:r w:rsidR="00C554B1">
        <w:t>.</w:t>
      </w:r>
      <w:r>
        <w:t xml:space="preserve"> </w:t>
      </w:r>
      <w:r>
        <w:rPr>
          <w:highlight w:val="yellow"/>
        </w:rPr>
        <w:t>&lt;HOVEDLEVERANDØR&gt;</w:t>
      </w:r>
      <w:r>
        <w:t xml:space="preserve">s tilbud til Stortingets konkurranse om </w:t>
      </w:r>
      <w:r w:rsidR="008837EC" w:rsidRPr="008837EC">
        <w:t>ESM plattform med løsning for brukerhenvendelser</w:t>
      </w:r>
    </w:p>
    <w:p w14:paraId="039DA42D" w14:textId="77777777" w:rsidR="00891603" w:rsidRDefault="00891603" w:rsidP="00891603">
      <w:r>
        <w:t xml:space="preserve">Det bekreftes at </w:t>
      </w:r>
      <w:r>
        <w:rPr>
          <w:highlight w:val="yellow"/>
        </w:rPr>
        <w:t>&lt;FIRMA&gt;</w:t>
      </w:r>
      <w:r>
        <w:t xml:space="preserve"> forplikter seg til å stille nødvendige ressurser til disposisjon for </w:t>
      </w:r>
      <w:r>
        <w:rPr>
          <w:highlight w:val="yellow"/>
        </w:rPr>
        <w:t>&lt;HOVEDLEVERANDØR&gt;</w:t>
      </w:r>
      <w:r>
        <w:t xml:space="preserve"> i det omfang det er nødvendig for å oppfylle </w:t>
      </w:r>
      <w:r>
        <w:rPr>
          <w:highlight w:val="yellow"/>
        </w:rPr>
        <w:t>&lt;HOVEDLEVERANDØREN&gt;</w:t>
      </w:r>
      <w:r>
        <w:t>s kontraktsforpliktelser ved tildeling av kontrakt.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891603" w14:paraId="29A33DCF" w14:textId="77777777" w:rsidTr="0089160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07B2" w14:textId="77777777" w:rsidR="00891603" w:rsidRDefault="00891603" w:rsidP="00891603">
            <w: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1E17" w14:textId="77777777" w:rsidR="00891603" w:rsidRDefault="00891603" w:rsidP="00891603">
            <w:r>
              <w:rPr>
                <w:highlight w:val="yellow"/>
              </w:rPr>
              <w:t>[SETT INN]</w:t>
            </w:r>
          </w:p>
        </w:tc>
      </w:tr>
    </w:tbl>
    <w:p w14:paraId="768705CA" w14:textId="77777777" w:rsidR="00891603" w:rsidRDefault="00891603" w:rsidP="00891603"/>
    <w:p w14:paraId="34F5FD2F" w14:textId="77777777" w:rsidR="00891603" w:rsidRDefault="00891603" w:rsidP="00891603"/>
    <w:p w14:paraId="5BFED601" w14:textId="77777777" w:rsidR="00891603" w:rsidRDefault="00891603" w:rsidP="00891603">
      <w:pPr>
        <w:rPr>
          <w:lang w:val="da-DK"/>
        </w:rPr>
      </w:pPr>
      <w:r>
        <w:rPr>
          <w:lang w:val="da-DK"/>
        </w:rPr>
        <w:t>Daglig leder (sign.)</w:t>
      </w:r>
      <w:r>
        <w:rPr>
          <w:lang w:val="da-DK"/>
        </w:rPr>
        <w:tab/>
      </w:r>
      <w:r>
        <w:rPr>
          <w:lang w:val="da-DK"/>
        </w:rPr>
        <w:tab/>
        <w:t xml:space="preserve">Sted/dato: </w:t>
      </w:r>
    </w:p>
    <w:p w14:paraId="5A64CDB6" w14:textId="77777777" w:rsidR="00891603" w:rsidRDefault="00891603" w:rsidP="0089160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</w:p>
    <w:p w14:paraId="6834A7CA" w14:textId="77777777" w:rsidR="00891603" w:rsidRDefault="00891603" w:rsidP="00891603">
      <w:pPr>
        <w:pStyle w:val="Contractstyle"/>
        <w:pBdr>
          <w:bottom w:val="single" w:sz="4" w:space="1" w:color="auto"/>
        </w:pBdr>
        <w:ind w:left="0"/>
        <w:rPr>
          <w:lang w:val="da-DK"/>
        </w:rPr>
      </w:pPr>
    </w:p>
    <w:p w14:paraId="4715E712" w14:textId="77777777" w:rsidR="004973B6" w:rsidRPr="00891603" w:rsidRDefault="004973B6" w:rsidP="00891603">
      <w:pPr>
        <w:rPr>
          <w:lang w:val="da-DK"/>
        </w:rPr>
      </w:pPr>
    </w:p>
    <w:sectPr w:rsidR="004973B6" w:rsidRPr="00891603" w:rsidSect="00637ED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389" w:right="1418" w:bottom="1560" w:left="1418" w:header="567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B622D" w14:textId="77777777" w:rsidR="008837EC" w:rsidRDefault="008837EC" w:rsidP="00EF4C27">
      <w:r>
        <w:separator/>
      </w:r>
    </w:p>
    <w:p w14:paraId="2A224153" w14:textId="77777777" w:rsidR="008837EC" w:rsidRDefault="008837EC"/>
  </w:endnote>
  <w:endnote w:type="continuationSeparator" w:id="0">
    <w:p w14:paraId="0F1AF27B" w14:textId="77777777" w:rsidR="008837EC" w:rsidRDefault="008837EC" w:rsidP="00EF4C27">
      <w:r>
        <w:continuationSeparator/>
      </w:r>
    </w:p>
    <w:p w14:paraId="17D4FF93" w14:textId="77777777" w:rsidR="008837EC" w:rsidRDefault="008837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miBold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16E4D" w14:textId="77777777" w:rsidR="00D848A1" w:rsidRPr="00091B24" w:rsidRDefault="00091B24" w:rsidP="00091B24">
    <w:pPr>
      <w:pStyle w:val="Bunnteks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 w:rsidR="00891603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\* Arabic  \* MERGEFORMAT </w:instrText>
    </w:r>
    <w:r>
      <w:rPr>
        <w:sz w:val="18"/>
        <w:szCs w:val="18"/>
      </w:rPr>
      <w:fldChar w:fldCharType="separate"/>
    </w:r>
    <w:r w:rsidR="00891603">
      <w:rPr>
        <w:noProof/>
        <w:sz w:val="18"/>
        <w:szCs w:val="18"/>
      </w:rPr>
      <w:t>2</w:t>
    </w:r>
    <w:r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381373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194342C" w14:textId="77777777" w:rsidR="001B26EA" w:rsidRPr="0021192F" w:rsidRDefault="004E5E06" w:rsidP="004E5E06">
        <w:pPr>
          <w:pStyle w:val="Bunntekst"/>
          <w:jc w:val="right"/>
          <w:rPr>
            <w:sz w:val="18"/>
            <w:szCs w:val="18"/>
          </w:rPr>
        </w:pPr>
        <w:r w:rsidRPr="0021192F">
          <w:rPr>
            <w:sz w:val="18"/>
            <w:szCs w:val="18"/>
          </w:rPr>
          <w:fldChar w:fldCharType="begin"/>
        </w:r>
        <w:r w:rsidRPr="0021192F">
          <w:rPr>
            <w:sz w:val="18"/>
            <w:szCs w:val="18"/>
          </w:rPr>
          <w:instrText>PAGE   \* MERGEFORMAT</w:instrText>
        </w:r>
        <w:r w:rsidRPr="0021192F">
          <w:rPr>
            <w:sz w:val="18"/>
            <w:szCs w:val="18"/>
          </w:rPr>
          <w:fldChar w:fldCharType="separate"/>
        </w:r>
        <w:r w:rsidR="00F000FE">
          <w:rPr>
            <w:noProof/>
            <w:sz w:val="18"/>
            <w:szCs w:val="18"/>
          </w:rPr>
          <w:t>3</w:t>
        </w:r>
        <w:r w:rsidRPr="0021192F">
          <w:rPr>
            <w:sz w:val="18"/>
            <w:szCs w:val="18"/>
          </w:rPr>
          <w:fldChar w:fldCharType="end"/>
        </w:r>
      </w:p>
    </w:sdtContent>
  </w:sdt>
  <w:p w14:paraId="0DA26CE8" w14:textId="77777777" w:rsidR="00D848A1" w:rsidRDefault="00D848A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629B" w14:textId="77777777" w:rsidR="001B26EA" w:rsidRPr="00091B24" w:rsidRDefault="00091B24" w:rsidP="00091B24">
    <w:pPr>
      <w:pStyle w:val="Bunntekst"/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 w:rsidR="00891603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\* Arabic  \* MERGEFORMAT </w:instrText>
    </w:r>
    <w:r>
      <w:rPr>
        <w:sz w:val="18"/>
        <w:szCs w:val="18"/>
      </w:rPr>
      <w:fldChar w:fldCharType="separate"/>
    </w:r>
    <w:r w:rsidR="00891603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8A889" w14:textId="77777777" w:rsidR="008837EC" w:rsidRDefault="008837EC" w:rsidP="00EF4C27">
      <w:r>
        <w:separator/>
      </w:r>
    </w:p>
    <w:p w14:paraId="0E5654C8" w14:textId="77777777" w:rsidR="008837EC" w:rsidRDefault="008837EC"/>
  </w:footnote>
  <w:footnote w:type="continuationSeparator" w:id="0">
    <w:p w14:paraId="7A92A6C0" w14:textId="77777777" w:rsidR="008837EC" w:rsidRDefault="008837EC" w:rsidP="00EF4C27">
      <w:r>
        <w:continuationSeparator/>
      </w:r>
    </w:p>
    <w:p w14:paraId="67141347" w14:textId="77777777" w:rsidR="008837EC" w:rsidRDefault="008837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6E06F" w14:textId="77777777" w:rsidR="0046504F" w:rsidRDefault="0046504F">
    <w:pPr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652D" w14:textId="77777777" w:rsidR="0046504F" w:rsidRDefault="0046504F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B1CDE" w14:textId="77777777" w:rsidR="00154A8E" w:rsidRPr="00F22220" w:rsidRDefault="00F22220" w:rsidP="00923FFB">
    <w:pPr>
      <w:spacing w:after="720"/>
    </w:pPr>
    <w:r w:rsidRPr="00F22220">
      <w:rPr>
        <w:noProof/>
        <w:lang w:eastAsia="nb-NO"/>
      </w:rPr>
      <w:drawing>
        <wp:anchor distT="0" distB="0" distL="114300" distR="114300" simplePos="0" relativeHeight="251679744" behindDoc="0" locked="0" layoutInCell="1" allowOverlap="1" wp14:anchorId="44707F8C" wp14:editId="2ADA075C">
          <wp:simplePos x="0" y="0"/>
          <wp:positionH relativeFrom="column">
            <wp:posOffset>-490220</wp:posOffset>
          </wp:positionH>
          <wp:positionV relativeFrom="paragraph">
            <wp:posOffset>1905</wp:posOffset>
          </wp:positionV>
          <wp:extent cx="414529" cy="502921"/>
          <wp:effectExtent l="0" t="0" r="5080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tt_riks_A4_pms_sor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4529" cy="502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Bilde 1521788128" o:spid="_x0000_i1025" type="#_x0000_t75" style="width:20.25pt;height:30pt;visibility:visible;mso-wrap-style:square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C2B89826"/>
    <w:lvl w:ilvl="0">
      <w:start w:val="1"/>
      <w:numFmt w:val="bullet"/>
      <w:pStyle w:val="Punktlister"/>
      <w:lvlText w:val=""/>
      <w:lvlJc w:val="left"/>
      <w:pPr>
        <w:ind w:left="360" w:hanging="360"/>
      </w:pPr>
      <w:rPr>
        <w:rFonts w:ascii="Wingdings 2" w:hAnsi="Wingdings 2" w:hint="default"/>
        <w:color w:val="A6A6A6" w:themeColor="background1" w:themeShade="A6"/>
        <w:sz w:val="18"/>
        <w:szCs w:val="18"/>
      </w:rPr>
    </w:lvl>
  </w:abstractNum>
  <w:abstractNum w:abstractNumId="1" w15:restartNumberingAfterBreak="0">
    <w:nsid w:val="09A81BD2"/>
    <w:multiLevelType w:val="hybridMultilevel"/>
    <w:tmpl w:val="D09A3DDC"/>
    <w:lvl w:ilvl="0" w:tplc="B14E9488">
      <w:start w:val="1"/>
      <w:numFmt w:val="decimal"/>
      <w:pStyle w:val="Nummerert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95663"/>
    <w:multiLevelType w:val="hybridMultilevel"/>
    <w:tmpl w:val="67D81EB6"/>
    <w:lvl w:ilvl="0" w:tplc="A43E5ABE">
      <w:start w:val="1"/>
      <w:numFmt w:val="bullet"/>
      <w:pStyle w:val="Punktlist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9BEA0900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F613A8"/>
    <w:multiLevelType w:val="hybridMultilevel"/>
    <w:tmpl w:val="BF4E8C02"/>
    <w:lvl w:ilvl="0" w:tplc="8C401398">
      <w:start w:val="1"/>
      <w:numFmt w:val="lowerLetter"/>
      <w:pStyle w:val="Listeavsnitt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51A4E"/>
    <w:multiLevelType w:val="hybridMultilevel"/>
    <w:tmpl w:val="524EE112"/>
    <w:lvl w:ilvl="0" w:tplc="F558B3B4">
      <w:start w:val="1"/>
      <w:numFmt w:val="lowerLetter"/>
      <w:pStyle w:val="Alfabetisk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95752"/>
    <w:multiLevelType w:val="hybridMultilevel"/>
    <w:tmpl w:val="E73A63B6"/>
    <w:lvl w:ilvl="0" w:tplc="627A7E1E">
      <w:start w:val="1"/>
      <w:numFmt w:val="decimal"/>
      <w:pStyle w:val="TabellnummerertListe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E5C24"/>
    <w:multiLevelType w:val="hybridMultilevel"/>
    <w:tmpl w:val="C79C4450"/>
    <w:lvl w:ilvl="0" w:tplc="3B9C2AEC">
      <w:start w:val="1"/>
      <w:numFmt w:val="lowerLetter"/>
      <w:pStyle w:val="Tabellalfabetiskliste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A563A1"/>
    <w:multiLevelType w:val="multilevel"/>
    <w:tmpl w:val="743EEC18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892232585">
    <w:abstractNumId w:val="2"/>
  </w:num>
  <w:num w:numId="2" w16cid:durableId="2040937115">
    <w:abstractNumId w:val="3"/>
  </w:num>
  <w:num w:numId="3" w16cid:durableId="1407456402">
    <w:abstractNumId w:val="5"/>
  </w:num>
  <w:num w:numId="4" w16cid:durableId="948662209">
    <w:abstractNumId w:val="0"/>
  </w:num>
  <w:num w:numId="5" w16cid:durableId="977106175">
    <w:abstractNumId w:val="1"/>
  </w:num>
  <w:num w:numId="6" w16cid:durableId="368066965">
    <w:abstractNumId w:val="4"/>
  </w:num>
  <w:num w:numId="7" w16cid:durableId="923224158">
    <w:abstractNumId w:val="6"/>
  </w:num>
  <w:num w:numId="8" w16cid:durableId="497885037">
    <w:abstractNumId w:val="7"/>
  </w:num>
  <w:num w:numId="9" w16cid:durableId="357120004">
    <w:abstractNumId w:val="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9"/>
  <w:hyphenationZone w:val="425"/>
  <w:evenAndOddHeaders/>
  <w:drawingGridHorizontalSpacing w:val="170"/>
  <w:drawingGridVerticalSpacing w:val="17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7EC"/>
    <w:rsid w:val="00007A28"/>
    <w:rsid w:val="00007F0C"/>
    <w:rsid w:val="00011AEC"/>
    <w:rsid w:val="00016671"/>
    <w:rsid w:val="00035439"/>
    <w:rsid w:val="000357AF"/>
    <w:rsid w:val="00041B5C"/>
    <w:rsid w:val="00050D8C"/>
    <w:rsid w:val="00081F4B"/>
    <w:rsid w:val="00087F13"/>
    <w:rsid w:val="00091B24"/>
    <w:rsid w:val="00093BE9"/>
    <w:rsid w:val="000A62A5"/>
    <w:rsid w:val="000B374F"/>
    <w:rsid w:val="000C230D"/>
    <w:rsid w:val="000E447E"/>
    <w:rsid w:val="000F2843"/>
    <w:rsid w:val="000F5A29"/>
    <w:rsid w:val="000F6454"/>
    <w:rsid w:val="001054DA"/>
    <w:rsid w:val="00107EB5"/>
    <w:rsid w:val="0011116D"/>
    <w:rsid w:val="00125B11"/>
    <w:rsid w:val="00154A8E"/>
    <w:rsid w:val="001653DD"/>
    <w:rsid w:val="00170486"/>
    <w:rsid w:val="001772B4"/>
    <w:rsid w:val="0018400C"/>
    <w:rsid w:val="001912D2"/>
    <w:rsid w:val="001921A9"/>
    <w:rsid w:val="001A656B"/>
    <w:rsid w:val="001B26EA"/>
    <w:rsid w:val="001B6794"/>
    <w:rsid w:val="001C0794"/>
    <w:rsid w:val="001D15D8"/>
    <w:rsid w:val="001D65CF"/>
    <w:rsid w:val="001E057E"/>
    <w:rsid w:val="0021192F"/>
    <w:rsid w:val="00211CB1"/>
    <w:rsid w:val="00227F6E"/>
    <w:rsid w:val="00242213"/>
    <w:rsid w:val="0025163B"/>
    <w:rsid w:val="0026038F"/>
    <w:rsid w:val="00264166"/>
    <w:rsid w:val="002705B5"/>
    <w:rsid w:val="00272A49"/>
    <w:rsid w:val="00292FF8"/>
    <w:rsid w:val="00293FE5"/>
    <w:rsid w:val="002B6BA1"/>
    <w:rsid w:val="002D5DE5"/>
    <w:rsid w:val="002D7C5F"/>
    <w:rsid w:val="002E0A47"/>
    <w:rsid w:val="002F5F64"/>
    <w:rsid w:val="003111B7"/>
    <w:rsid w:val="003141D2"/>
    <w:rsid w:val="003166E4"/>
    <w:rsid w:val="00324C1B"/>
    <w:rsid w:val="00333669"/>
    <w:rsid w:val="0034034E"/>
    <w:rsid w:val="00342297"/>
    <w:rsid w:val="0035554A"/>
    <w:rsid w:val="003724A3"/>
    <w:rsid w:val="00373AEF"/>
    <w:rsid w:val="00385B7F"/>
    <w:rsid w:val="00387D64"/>
    <w:rsid w:val="003D3322"/>
    <w:rsid w:val="003D697B"/>
    <w:rsid w:val="003E2F5D"/>
    <w:rsid w:val="00401FD1"/>
    <w:rsid w:val="00403491"/>
    <w:rsid w:val="00416BC9"/>
    <w:rsid w:val="00424615"/>
    <w:rsid w:val="00434CCD"/>
    <w:rsid w:val="00450FBF"/>
    <w:rsid w:val="0046312E"/>
    <w:rsid w:val="0046504F"/>
    <w:rsid w:val="00486FEB"/>
    <w:rsid w:val="004933FB"/>
    <w:rsid w:val="004973B6"/>
    <w:rsid w:val="004B56B2"/>
    <w:rsid w:val="004C7DD3"/>
    <w:rsid w:val="004D7A80"/>
    <w:rsid w:val="004E4E95"/>
    <w:rsid w:val="004E5E06"/>
    <w:rsid w:val="004F2E91"/>
    <w:rsid w:val="00504F9C"/>
    <w:rsid w:val="0052307A"/>
    <w:rsid w:val="00535008"/>
    <w:rsid w:val="00541026"/>
    <w:rsid w:val="00542987"/>
    <w:rsid w:val="005430CB"/>
    <w:rsid w:val="00560CB2"/>
    <w:rsid w:val="00571AF1"/>
    <w:rsid w:val="005857E8"/>
    <w:rsid w:val="00593165"/>
    <w:rsid w:val="005A130A"/>
    <w:rsid w:val="005B0BC1"/>
    <w:rsid w:val="005B6B70"/>
    <w:rsid w:val="005C2664"/>
    <w:rsid w:val="005D4BEF"/>
    <w:rsid w:val="005D5A26"/>
    <w:rsid w:val="005E1EB0"/>
    <w:rsid w:val="005F4991"/>
    <w:rsid w:val="005F720F"/>
    <w:rsid w:val="00610F6F"/>
    <w:rsid w:val="0061535F"/>
    <w:rsid w:val="006247C8"/>
    <w:rsid w:val="00632C81"/>
    <w:rsid w:val="00637ED1"/>
    <w:rsid w:val="00642081"/>
    <w:rsid w:val="0064321F"/>
    <w:rsid w:val="006573A4"/>
    <w:rsid w:val="00667E38"/>
    <w:rsid w:val="006724F6"/>
    <w:rsid w:val="00684D51"/>
    <w:rsid w:val="006955C1"/>
    <w:rsid w:val="006978D1"/>
    <w:rsid w:val="006E5C4A"/>
    <w:rsid w:val="006F588F"/>
    <w:rsid w:val="007276B0"/>
    <w:rsid w:val="007653A7"/>
    <w:rsid w:val="00766FCF"/>
    <w:rsid w:val="00770FE6"/>
    <w:rsid w:val="0079096A"/>
    <w:rsid w:val="00791923"/>
    <w:rsid w:val="0079510E"/>
    <w:rsid w:val="007A3F57"/>
    <w:rsid w:val="007A4525"/>
    <w:rsid w:val="007A6B85"/>
    <w:rsid w:val="007B1C97"/>
    <w:rsid w:val="007B2F83"/>
    <w:rsid w:val="007B5B08"/>
    <w:rsid w:val="007C06A6"/>
    <w:rsid w:val="007C4D8B"/>
    <w:rsid w:val="007D13ED"/>
    <w:rsid w:val="007E76FF"/>
    <w:rsid w:val="007F7B97"/>
    <w:rsid w:val="00826500"/>
    <w:rsid w:val="00843156"/>
    <w:rsid w:val="008515EB"/>
    <w:rsid w:val="00860D3A"/>
    <w:rsid w:val="00862F67"/>
    <w:rsid w:val="00866CFC"/>
    <w:rsid w:val="00873460"/>
    <w:rsid w:val="008837EC"/>
    <w:rsid w:val="00891603"/>
    <w:rsid w:val="008B43BA"/>
    <w:rsid w:val="008B4DCF"/>
    <w:rsid w:val="008B6EE4"/>
    <w:rsid w:val="008C11E9"/>
    <w:rsid w:val="008C440F"/>
    <w:rsid w:val="008C7DDD"/>
    <w:rsid w:val="008D03E1"/>
    <w:rsid w:val="008D1712"/>
    <w:rsid w:val="008E1A0B"/>
    <w:rsid w:val="008E3059"/>
    <w:rsid w:val="008F2B11"/>
    <w:rsid w:val="008F3DC6"/>
    <w:rsid w:val="008F7F13"/>
    <w:rsid w:val="00901AB0"/>
    <w:rsid w:val="00910978"/>
    <w:rsid w:val="00923FFB"/>
    <w:rsid w:val="009365BB"/>
    <w:rsid w:val="00942DDC"/>
    <w:rsid w:val="00947809"/>
    <w:rsid w:val="00950138"/>
    <w:rsid w:val="009573B0"/>
    <w:rsid w:val="009907F0"/>
    <w:rsid w:val="009960B1"/>
    <w:rsid w:val="009B2495"/>
    <w:rsid w:val="009E45BB"/>
    <w:rsid w:val="00A03ACD"/>
    <w:rsid w:val="00A235EC"/>
    <w:rsid w:val="00A439F9"/>
    <w:rsid w:val="00A53B82"/>
    <w:rsid w:val="00A70D81"/>
    <w:rsid w:val="00A93806"/>
    <w:rsid w:val="00AA0B80"/>
    <w:rsid w:val="00AA5278"/>
    <w:rsid w:val="00AB5C10"/>
    <w:rsid w:val="00AC105A"/>
    <w:rsid w:val="00AD58B6"/>
    <w:rsid w:val="00AE341F"/>
    <w:rsid w:val="00AF0944"/>
    <w:rsid w:val="00AF22D9"/>
    <w:rsid w:val="00B1454A"/>
    <w:rsid w:val="00B31CD1"/>
    <w:rsid w:val="00B43236"/>
    <w:rsid w:val="00B5540A"/>
    <w:rsid w:val="00B57A0E"/>
    <w:rsid w:val="00B7737D"/>
    <w:rsid w:val="00B9529C"/>
    <w:rsid w:val="00BA4C15"/>
    <w:rsid w:val="00BA7522"/>
    <w:rsid w:val="00BE0B39"/>
    <w:rsid w:val="00BF2991"/>
    <w:rsid w:val="00C3074B"/>
    <w:rsid w:val="00C34BF6"/>
    <w:rsid w:val="00C35437"/>
    <w:rsid w:val="00C35892"/>
    <w:rsid w:val="00C41E6B"/>
    <w:rsid w:val="00C4625E"/>
    <w:rsid w:val="00C5098B"/>
    <w:rsid w:val="00C5237F"/>
    <w:rsid w:val="00C554B1"/>
    <w:rsid w:val="00C87238"/>
    <w:rsid w:val="00C87538"/>
    <w:rsid w:val="00CB04AA"/>
    <w:rsid w:val="00CB413C"/>
    <w:rsid w:val="00CC4717"/>
    <w:rsid w:val="00CD5DFE"/>
    <w:rsid w:val="00D014C1"/>
    <w:rsid w:val="00D22802"/>
    <w:rsid w:val="00D338C6"/>
    <w:rsid w:val="00D34DB8"/>
    <w:rsid w:val="00D44090"/>
    <w:rsid w:val="00D47D14"/>
    <w:rsid w:val="00D50210"/>
    <w:rsid w:val="00D61329"/>
    <w:rsid w:val="00D636D8"/>
    <w:rsid w:val="00D72F27"/>
    <w:rsid w:val="00D848A1"/>
    <w:rsid w:val="00D90E92"/>
    <w:rsid w:val="00D92681"/>
    <w:rsid w:val="00D9521C"/>
    <w:rsid w:val="00DA23F4"/>
    <w:rsid w:val="00DB69D9"/>
    <w:rsid w:val="00DC43E9"/>
    <w:rsid w:val="00DD0674"/>
    <w:rsid w:val="00DF4A46"/>
    <w:rsid w:val="00DF753D"/>
    <w:rsid w:val="00E03FB2"/>
    <w:rsid w:val="00E05685"/>
    <w:rsid w:val="00E1412F"/>
    <w:rsid w:val="00E16A30"/>
    <w:rsid w:val="00E438A2"/>
    <w:rsid w:val="00E62C94"/>
    <w:rsid w:val="00E87074"/>
    <w:rsid w:val="00E9357D"/>
    <w:rsid w:val="00E946CD"/>
    <w:rsid w:val="00EC48EA"/>
    <w:rsid w:val="00EC687E"/>
    <w:rsid w:val="00ED45CD"/>
    <w:rsid w:val="00ED568F"/>
    <w:rsid w:val="00ED5D41"/>
    <w:rsid w:val="00EF4C27"/>
    <w:rsid w:val="00F000FE"/>
    <w:rsid w:val="00F00B05"/>
    <w:rsid w:val="00F055EC"/>
    <w:rsid w:val="00F22220"/>
    <w:rsid w:val="00F25211"/>
    <w:rsid w:val="00F44A82"/>
    <w:rsid w:val="00F50AA5"/>
    <w:rsid w:val="00F56CE9"/>
    <w:rsid w:val="00F575B8"/>
    <w:rsid w:val="00F73092"/>
    <w:rsid w:val="00F80C94"/>
    <w:rsid w:val="00F96CA8"/>
    <w:rsid w:val="00FA13CB"/>
    <w:rsid w:val="00FA7093"/>
    <w:rsid w:val="00FB0D3E"/>
    <w:rsid w:val="00FD2D5C"/>
    <w:rsid w:val="00FD592F"/>
    <w:rsid w:val="00FE1D75"/>
    <w:rsid w:val="00FF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913A4"/>
  <w15:docId w15:val="{B7367278-A793-454A-9A01-8B8D9EE78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1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923FFB"/>
    <w:pPr>
      <w:spacing w:after="240" w:line="252" w:lineRule="auto"/>
    </w:pPr>
    <w:rPr>
      <w:rFonts w:ascii="Aptos" w:hAnsi="Aptos"/>
      <w:sz w:val="22"/>
    </w:rPr>
  </w:style>
  <w:style w:type="paragraph" w:styleId="Overskrift1">
    <w:name w:val="heading 1"/>
    <w:next w:val="Normal"/>
    <w:link w:val="Overskrift1Tegn"/>
    <w:uiPriority w:val="9"/>
    <w:qFormat/>
    <w:rsid w:val="00923FFB"/>
    <w:pPr>
      <w:numPr>
        <w:numId w:val="8"/>
      </w:numPr>
      <w:spacing w:before="240" w:after="80"/>
      <w:ind w:left="431" w:hanging="431"/>
      <w:outlineLvl w:val="0"/>
    </w:pPr>
    <w:rPr>
      <w:rFonts w:ascii="Aptos SemiBold" w:eastAsiaTheme="majorEastAsia" w:hAnsi="Aptos SemiBold" w:cstheme="majorBidi"/>
      <w:bCs/>
      <w:color w:val="000000" w:themeColor="text1"/>
      <w:szCs w:val="28"/>
    </w:rPr>
  </w:style>
  <w:style w:type="paragraph" w:styleId="Overskrift2">
    <w:name w:val="heading 2"/>
    <w:next w:val="Normal"/>
    <w:link w:val="Overskrift2Tegn"/>
    <w:uiPriority w:val="9"/>
    <w:qFormat/>
    <w:rsid w:val="00923FFB"/>
    <w:pPr>
      <w:numPr>
        <w:ilvl w:val="1"/>
        <w:numId w:val="8"/>
      </w:numPr>
      <w:spacing w:before="240" w:after="80"/>
      <w:ind w:left="578" w:hanging="578"/>
      <w:outlineLvl w:val="1"/>
    </w:pPr>
    <w:rPr>
      <w:rFonts w:ascii="Aptos SemiBold" w:eastAsia="Times New Roman" w:hAnsi="Aptos SemiBold" w:cstheme="majorBidi"/>
      <w:bCs/>
      <w:sz w:val="22"/>
      <w:szCs w:val="26"/>
    </w:rPr>
  </w:style>
  <w:style w:type="paragraph" w:styleId="Overskrift3">
    <w:name w:val="heading 3"/>
    <w:next w:val="Normal"/>
    <w:link w:val="Overskrift3Tegn"/>
    <w:uiPriority w:val="9"/>
    <w:qFormat/>
    <w:rsid w:val="00923FFB"/>
    <w:pPr>
      <w:numPr>
        <w:ilvl w:val="2"/>
        <w:numId w:val="8"/>
      </w:numPr>
      <w:spacing w:before="240" w:after="80"/>
      <w:outlineLvl w:val="2"/>
    </w:pPr>
    <w:rPr>
      <w:rFonts w:ascii="Aptos" w:eastAsia="Times New Roman" w:hAnsi="Aptos" w:cstheme="majorBidi"/>
      <w:bCs/>
      <w:sz w:val="22"/>
      <w:szCs w:val="26"/>
    </w:rPr>
  </w:style>
  <w:style w:type="paragraph" w:styleId="Overskrift4">
    <w:name w:val="heading 4"/>
    <w:next w:val="Normal"/>
    <w:link w:val="Overskrift4Tegn"/>
    <w:uiPriority w:val="9"/>
    <w:qFormat/>
    <w:rsid w:val="00923FFB"/>
    <w:pPr>
      <w:numPr>
        <w:ilvl w:val="3"/>
        <w:numId w:val="8"/>
      </w:numPr>
      <w:spacing w:before="240" w:after="80"/>
      <w:ind w:left="862" w:hanging="862"/>
      <w:outlineLvl w:val="3"/>
    </w:pPr>
    <w:rPr>
      <w:rFonts w:ascii="Aptos" w:eastAsia="Times New Roman" w:hAnsi="Aptos" w:cstheme="majorBidi"/>
      <w:bCs/>
      <w:sz w:val="22"/>
      <w:szCs w:val="26"/>
    </w:rPr>
  </w:style>
  <w:style w:type="paragraph" w:styleId="Overskrift5">
    <w:name w:val="heading 5"/>
    <w:basedOn w:val="Normal"/>
    <w:next w:val="Normal"/>
    <w:link w:val="Overskrift5Tegn"/>
    <w:uiPriority w:val="9"/>
    <w:semiHidden/>
    <w:locked/>
    <w:rsid w:val="00CD5DFE"/>
    <w:pPr>
      <w:keepNext/>
      <w:keepLines/>
      <w:numPr>
        <w:ilvl w:val="4"/>
        <w:numId w:val="8"/>
      </w:numPr>
      <w:outlineLvl w:val="4"/>
    </w:pPr>
    <w:rPr>
      <w:rFonts w:ascii="Times New Roman" w:eastAsiaTheme="majorEastAsia" w:hAnsi="Times New Roman" w:cstheme="majorBidi"/>
    </w:rPr>
  </w:style>
  <w:style w:type="paragraph" w:styleId="Overskrift6">
    <w:name w:val="heading 6"/>
    <w:basedOn w:val="Normal"/>
    <w:next w:val="Normal"/>
    <w:link w:val="Overskrift6Tegn"/>
    <w:uiPriority w:val="9"/>
    <w:semiHidden/>
    <w:locked/>
    <w:rsid w:val="00CD5DFE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370E22" w:themeColor="accent1" w:themeShade="7F"/>
      <w:kern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locked/>
    <w:rsid w:val="00CD5DFE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locked/>
    <w:rsid w:val="00CD5DFE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kern w:val="22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locked/>
    <w:rsid w:val="00CD5DFE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22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locked/>
    <w:rsid w:val="00EF4C2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403491"/>
  </w:style>
  <w:style w:type="paragraph" w:styleId="Bunntekst">
    <w:name w:val="footer"/>
    <w:basedOn w:val="Normal"/>
    <w:link w:val="BunntekstTegn"/>
    <w:uiPriority w:val="99"/>
    <w:semiHidden/>
    <w:locked/>
    <w:rsid w:val="00667E3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4D7A80"/>
    <w:rPr>
      <w:rFonts w:ascii="Calibri" w:hAnsi="Calibri"/>
      <w:sz w:val="23"/>
    </w:rPr>
  </w:style>
  <w:style w:type="character" w:styleId="Plassholdertekst">
    <w:name w:val="Placeholder Text"/>
    <w:basedOn w:val="Standardskriftforavsnitt"/>
    <w:uiPriority w:val="99"/>
    <w:semiHidden/>
    <w:locked/>
    <w:rsid w:val="00D61329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23FFB"/>
    <w:rPr>
      <w:rFonts w:ascii="Aptos SemiBold" w:eastAsiaTheme="majorEastAsia" w:hAnsi="Aptos SemiBold" w:cstheme="majorBidi"/>
      <w:bCs/>
      <w:color w:val="000000" w:themeColor="text1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23FFB"/>
    <w:rPr>
      <w:rFonts w:ascii="Aptos SemiBold" w:eastAsia="Times New Roman" w:hAnsi="Aptos SemiBold" w:cstheme="majorBidi"/>
      <w:bCs/>
      <w:sz w:val="2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23FFB"/>
    <w:rPr>
      <w:rFonts w:ascii="Aptos" w:eastAsia="Times New Roman" w:hAnsi="Aptos" w:cstheme="majorBidi"/>
      <w:bCs/>
      <w:sz w:val="22"/>
      <w:szCs w:val="26"/>
    </w:rPr>
  </w:style>
  <w:style w:type="paragraph" w:styleId="Bobletekst">
    <w:name w:val="Balloon Text"/>
    <w:basedOn w:val="Normal"/>
    <w:link w:val="BobletekstTegn"/>
    <w:uiPriority w:val="99"/>
    <w:semiHidden/>
    <w:locked/>
    <w:rsid w:val="00387D6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87D64"/>
    <w:rPr>
      <w:rFonts w:ascii="Tahoma" w:hAnsi="Tahoma" w:cs="Tahoma"/>
      <w:sz w:val="16"/>
      <w:szCs w:val="16"/>
    </w:rPr>
  </w:style>
  <w:style w:type="paragraph" w:customStyle="1" w:styleId="dato">
    <w:name w:val="dato"/>
    <w:basedOn w:val="Normal"/>
    <w:uiPriority w:val="20"/>
    <w:qFormat/>
    <w:rsid w:val="00227F6E"/>
    <w:pPr>
      <w:widowControl w:val="0"/>
      <w:spacing w:after="0"/>
    </w:pPr>
    <w:rPr>
      <w:sz w:val="18"/>
    </w:rPr>
  </w:style>
  <w:style w:type="paragraph" w:styleId="Punktliste">
    <w:name w:val="List Bullet"/>
    <w:basedOn w:val="Normal"/>
    <w:uiPriority w:val="9"/>
    <w:semiHidden/>
    <w:qFormat/>
    <w:locked/>
    <w:rsid w:val="00293FE5"/>
    <w:pPr>
      <w:numPr>
        <w:numId w:val="1"/>
      </w:numPr>
      <w:spacing w:after="0"/>
      <w:ind w:left="357" w:hanging="357"/>
      <w:contextualSpacing/>
    </w:pPr>
    <w:rPr>
      <w:rFonts w:cs="Times New Roman"/>
    </w:rPr>
  </w:style>
  <w:style w:type="paragraph" w:customStyle="1" w:styleId="Punktlistesistelinje">
    <w:name w:val="Punktliste siste linje"/>
    <w:basedOn w:val="Punktliste"/>
    <w:uiPriority w:val="9"/>
    <w:semiHidden/>
    <w:qFormat/>
    <w:rsid w:val="00667E38"/>
    <w:pPr>
      <w:spacing w:after="240"/>
    </w:pPr>
  </w:style>
  <w:style w:type="paragraph" w:customStyle="1" w:styleId="IngenmellomromNormal">
    <w:name w:val="Ingen mellomrom Normal"/>
    <w:basedOn w:val="Normal"/>
    <w:next w:val="Normal"/>
    <w:qFormat/>
    <w:rsid w:val="00A53B82"/>
    <w:pPr>
      <w:spacing w:after="0"/>
    </w:pPr>
  </w:style>
  <w:style w:type="character" w:styleId="Sterkutheving">
    <w:name w:val="Intense Emphasis"/>
    <w:basedOn w:val="Standardskriftforavsnitt"/>
    <w:uiPriority w:val="21"/>
    <w:semiHidden/>
    <w:locked/>
    <w:rsid w:val="00667E38"/>
    <w:rPr>
      <w:i/>
      <w:iCs/>
      <w:color w:val="701C45"/>
      <w:lang w:val="nb-NO"/>
    </w:rPr>
  </w:style>
  <w:style w:type="character" w:styleId="Sterkreferanse">
    <w:name w:val="Intense Reference"/>
    <w:basedOn w:val="Standardskriftforavsnitt"/>
    <w:uiPriority w:val="32"/>
    <w:semiHidden/>
    <w:locked/>
    <w:rsid w:val="00667E38"/>
    <w:rPr>
      <w:b/>
      <w:bCs/>
      <w:smallCaps/>
      <w:color w:val="B00060"/>
      <w:spacing w:val="5"/>
      <w:lang w:val="nb-NO"/>
    </w:rPr>
  </w:style>
  <w:style w:type="paragraph" w:styleId="Tittel">
    <w:name w:val="Title"/>
    <w:basedOn w:val="Normal"/>
    <w:next w:val="Normal"/>
    <w:link w:val="TittelTegn"/>
    <w:uiPriority w:val="10"/>
    <w:semiHidden/>
    <w:locked/>
    <w:rsid w:val="00667E3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F222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semiHidden/>
    <w:locked/>
    <w:rsid w:val="00667E38"/>
    <w:rPr>
      <w:i/>
      <w:iCs/>
      <w:color w:val="404040" w:themeColor="text1" w:themeTint="BF"/>
      <w:lang w:val="nb-NO"/>
    </w:rPr>
  </w:style>
  <w:style w:type="character" w:styleId="Utheving">
    <w:name w:val="Emphasis"/>
    <w:basedOn w:val="Standardskriftforavsnitt"/>
    <w:uiPriority w:val="20"/>
    <w:semiHidden/>
    <w:locked/>
    <w:rsid w:val="00667E38"/>
    <w:rPr>
      <w:i/>
      <w:iCs/>
      <w:lang w:val="nb-NO"/>
    </w:rPr>
  </w:style>
  <w:style w:type="character" w:styleId="Sterk">
    <w:name w:val="Strong"/>
    <w:basedOn w:val="Standardskriftforavsnitt"/>
    <w:uiPriority w:val="22"/>
    <w:semiHidden/>
    <w:qFormat/>
    <w:locked/>
    <w:rsid w:val="00667E38"/>
    <w:rPr>
      <w:b/>
      <w:bCs/>
      <w:lang w:val="nb-NO"/>
    </w:rPr>
  </w:style>
  <w:style w:type="character" w:styleId="Svakreferanse">
    <w:name w:val="Subtle Reference"/>
    <w:basedOn w:val="Standardskriftforavsnitt"/>
    <w:uiPriority w:val="31"/>
    <w:semiHidden/>
    <w:locked/>
    <w:rsid w:val="00667E38"/>
    <w:rPr>
      <w:smallCaps/>
      <w:color w:val="5A5A5A" w:themeColor="text1" w:themeTint="A5"/>
      <w:lang w:val="nb-NO"/>
    </w:rPr>
  </w:style>
  <w:style w:type="character" w:styleId="Boktittel">
    <w:name w:val="Book Title"/>
    <w:basedOn w:val="Standardskriftforavsnitt"/>
    <w:uiPriority w:val="33"/>
    <w:semiHidden/>
    <w:locked/>
    <w:rsid w:val="00667E38"/>
    <w:rPr>
      <w:b/>
      <w:bCs/>
      <w:i/>
      <w:iCs/>
      <w:spacing w:val="5"/>
      <w:lang w:val="nb-NO"/>
    </w:rPr>
  </w:style>
  <w:style w:type="character" w:customStyle="1" w:styleId="Bold">
    <w:name w:val="Bold"/>
    <w:uiPriority w:val="1"/>
    <w:qFormat/>
    <w:rsid w:val="00A53B82"/>
    <w:rPr>
      <w:b/>
      <w:noProof w:val="0"/>
      <w:lang w:val="nb-NO"/>
    </w:rPr>
  </w:style>
  <w:style w:type="character" w:customStyle="1" w:styleId="Kursiv">
    <w:name w:val="Kursiv"/>
    <w:uiPriority w:val="1"/>
    <w:qFormat/>
    <w:rsid w:val="00A53B82"/>
    <w:rPr>
      <w:i/>
      <w:noProof w:val="0"/>
      <w:lang w:val="nb-NO"/>
    </w:rPr>
  </w:style>
  <w:style w:type="character" w:customStyle="1" w:styleId="Understreket">
    <w:name w:val="Understreket"/>
    <w:uiPriority w:val="1"/>
    <w:qFormat/>
    <w:rsid w:val="00A53B82"/>
    <w:rPr>
      <w:i w:val="0"/>
      <w:noProof w:val="0"/>
      <w:u w:val="single"/>
      <w:lang w:val="nb-NO"/>
    </w:rPr>
  </w:style>
  <w:style w:type="paragraph" w:customStyle="1" w:styleId="Punktlisterniv2">
    <w:name w:val="Punktlister nivå 2"/>
    <w:basedOn w:val="Punktlister"/>
    <w:uiPriority w:val="11"/>
    <w:qFormat/>
    <w:rsid w:val="00E946CD"/>
    <w:pPr>
      <w:ind w:left="714" w:hanging="357"/>
    </w:pPr>
  </w:style>
  <w:style w:type="paragraph" w:customStyle="1" w:styleId="Tittellinje">
    <w:name w:val="Tittellinje"/>
    <w:basedOn w:val="Normal"/>
    <w:link w:val="TittellinjeTegn"/>
    <w:uiPriority w:val="3"/>
    <w:qFormat/>
    <w:rsid w:val="00923FFB"/>
    <w:pPr>
      <w:spacing w:before="400"/>
    </w:pPr>
    <w:rPr>
      <w:sz w:val="32"/>
    </w:rPr>
  </w:style>
  <w:style w:type="character" w:customStyle="1" w:styleId="TittellinjeTegn">
    <w:name w:val="Tittellinje Tegn"/>
    <w:basedOn w:val="Overskrift1Tegn"/>
    <w:link w:val="Tittellinje"/>
    <w:uiPriority w:val="3"/>
    <w:rsid w:val="00923FFB"/>
    <w:rPr>
      <w:rFonts w:ascii="Aptos" w:eastAsiaTheme="majorEastAsia" w:hAnsi="Aptos" w:cstheme="majorBidi"/>
      <w:b/>
      <w:bCs w:val="0"/>
      <w:color w:val="000000" w:themeColor="text1"/>
      <w:sz w:val="32"/>
      <w:szCs w:val="28"/>
    </w:rPr>
  </w:style>
  <w:style w:type="paragraph" w:styleId="Listeavsnitt">
    <w:name w:val="List Paragraph"/>
    <w:basedOn w:val="Normal"/>
    <w:uiPriority w:val="13"/>
    <w:semiHidden/>
    <w:qFormat/>
    <w:locked/>
    <w:rsid w:val="00FB0D3E"/>
    <w:pPr>
      <w:numPr>
        <w:numId w:val="2"/>
      </w:numPr>
      <w:ind w:left="357" w:hanging="357"/>
      <w:contextualSpacing/>
    </w:pPr>
    <w:rPr>
      <w:kern w:val="22"/>
      <w:szCs w:val="22"/>
    </w:rPr>
  </w:style>
  <w:style w:type="character" w:styleId="Hyperkobling">
    <w:name w:val="Hyperlink"/>
    <w:basedOn w:val="Standardskriftforavsnitt"/>
    <w:uiPriority w:val="20"/>
    <w:qFormat/>
    <w:rsid w:val="00035439"/>
    <w:rPr>
      <w:noProof w:val="0"/>
      <w:color w:val="808080" w:themeColor="background1" w:themeShade="80"/>
      <w:u w:val="single"/>
      <w:lang w:val="nb-NO"/>
    </w:rPr>
  </w:style>
  <w:style w:type="paragraph" w:customStyle="1" w:styleId="Tabellstil">
    <w:name w:val="Tabellstil"/>
    <w:basedOn w:val="Normal"/>
    <w:uiPriority w:val="17"/>
    <w:qFormat/>
    <w:rsid w:val="00227F6E"/>
    <w:pPr>
      <w:spacing w:before="40" w:after="40"/>
    </w:pPr>
    <w:rPr>
      <w:rFonts w:eastAsia="Times New Roman" w:cs="Times New Roman"/>
      <w:sz w:val="18"/>
      <w:szCs w:val="18"/>
    </w:rPr>
  </w:style>
  <w:style w:type="paragraph" w:customStyle="1" w:styleId="Punktlisteutenmellomrom">
    <w:name w:val="Punktliste uten mellomrom"/>
    <w:basedOn w:val="Punktliste"/>
    <w:uiPriority w:val="11"/>
    <w:semiHidden/>
    <w:qFormat/>
    <w:rsid w:val="00FB0D3E"/>
  </w:style>
  <w:style w:type="paragraph" w:customStyle="1" w:styleId="Punktlister">
    <w:name w:val="Punktlister"/>
    <w:basedOn w:val="Punktliste"/>
    <w:uiPriority w:val="10"/>
    <w:qFormat/>
    <w:rsid w:val="00434CCD"/>
    <w:pPr>
      <w:numPr>
        <w:numId w:val="4"/>
      </w:numPr>
    </w:pPr>
  </w:style>
  <w:style w:type="paragraph" w:customStyle="1" w:styleId="Punktlistermedavstand">
    <w:name w:val="Punktlister med avstand"/>
    <w:basedOn w:val="Punktlister"/>
    <w:uiPriority w:val="10"/>
    <w:qFormat/>
    <w:rsid w:val="00F73092"/>
    <w:pPr>
      <w:spacing w:after="200"/>
    </w:pPr>
  </w:style>
  <w:style w:type="paragraph" w:customStyle="1" w:styleId="Punktlisterniv2medavstand">
    <w:name w:val="Punktlister nivå 2 med avstand"/>
    <w:basedOn w:val="Punktlisterniv2"/>
    <w:uiPriority w:val="11"/>
    <w:qFormat/>
    <w:rsid w:val="00F96CA8"/>
    <w:pPr>
      <w:spacing w:after="200"/>
    </w:pPr>
  </w:style>
  <w:style w:type="paragraph" w:customStyle="1" w:styleId="TabellnummerertListe">
    <w:name w:val="Tabell nummerert Liste"/>
    <w:basedOn w:val="Listeavsnitt"/>
    <w:uiPriority w:val="18"/>
    <w:qFormat/>
    <w:rsid w:val="00BA4C15"/>
    <w:pPr>
      <w:numPr>
        <w:numId w:val="3"/>
      </w:numPr>
      <w:spacing w:line="276" w:lineRule="auto"/>
      <w:ind w:left="357" w:hanging="357"/>
    </w:pPr>
    <w:rPr>
      <w:sz w:val="18"/>
    </w:rPr>
  </w:style>
  <w:style w:type="paragraph" w:customStyle="1" w:styleId="Tabellalfabetiskliste">
    <w:name w:val="Tabell alfabetisk liste"/>
    <w:basedOn w:val="Alfabetiskliste"/>
    <w:uiPriority w:val="18"/>
    <w:qFormat/>
    <w:rsid w:val="007E76FF"/>
    <w:pPr>
      <w:numPr>
        <w:numId w:val="7"/>
      </w:numPr>
    </w:pPr>
    <w:rPr>
      <w:sz w:val="18"/>
    </w:rPr>
  </w:style>
  <w:style w:type="paragraph" w:customStyle="1" w:styleId="NummerertListe">
    <w:name w:val="Nummerert Liste"/>
    <w:uiPriority w:val="15"/>
    <w:qFormat/>
    <w:rsid w:val="00923FFB"/>
    <w:pPr>
      <w:numPr>
        <w:numId w:val="5"/>
      </w:numPr>
      <w:tabs>
        <w:tab w:val="left" w:pos="357"/>
      </w:tabs>
      <w:spacing w:after="100" w:afterAutospacing="1" w:line="252" w:lineRule="auto"/>
      <w:ind w:left="357" w:hanging="357"/>
      <w:contextualSpacing/>
    </w:pPr>
    <w:rPr>
      <w:rFonts w:ascii="Aptos" w:hAnsi="Aptos"/>
      <w:kern w:val="22"/>
      <w:sz w:val="22"/>
      <w:szCs w:val="22"/>
    </w:rPr>
  </w:style>
  <w:style w:type="paragraph" w:customStyle="1" w:styleId="Alfabetiskliste">
    <w:name w:val="Alfabetisk liste"/>
    <w:uiPriority w:val="14"/>
    <w:qFormat/>
    <w:rsid w:val="00923FFB"/>
    <w:pPr>
      <w:numPr>
        <w:numId w:val="6"/>
      </w:numPr>
      <w:tabs>
        <w:tab w:val="left" w:pos="357"/>
      </w:tabs>
      <w:spacing w:after="100" w:afterAutospacing="1" w:line="252" w:lineRule="auto"/>
      <w:ind w:left="357" w:hanging="357"/>
      <w:contextualSpacing/>
      <w:mirrorIndents/>
    </w:pPr>
    <w:rPr>
      <w:rFonts w:ascii="Aptos" w:hAnsi="Aptos"/>
      <w:kern w:val="22"/>
      <w:sz w:val="22"/>
      <w:szCs w:val="22"/>
    </w:rPr>
  </w:style>
  <w:style w:type="paragraph" w:customStyle="1" w:styleId="Alfabetisklisteutenavstand">
    <w:name w:val="Alfabetisk liste uten avstand"/>
    <w:basedOn w:val="Alfabetiskliste"/>
    <w:uiPriority w:val="14"/>
    <w:qFormat/>
    <w:rsid w:val="00A235EC"/>
    <w:pPr>
      <w:spacing w:after="0" w:afterAutospacing="0"/>
    </w:pPr>
  </w:style>
  <w:style w:type="paragraph" w:customStyle="1" w:styleId="NummeretListeutenavstand">
    <w:name w:val="Nummeret Liste uten avstand"/>
    <w:basedOn w:val="NummerertListe"/>
    <w:uiPriority w:val="15"/>
    <w:qFormat/>
    <w:rsid w:val="00A235EC"/>
    <w:pPr>
      <w:spacing w:after="0" w:afterAutospacing="0"/>
    </w:pPr>
  </w:style>
  <w:style w:type="paragraph" w:customStyle="1" w:styleId="Tilstede">
    <w:name w:val="Til stede"/>
    <w:basedOn w:val="Normal"/>
    <w:qFormat/>
    <w:rsid w:val="00F22220"/>
    <w:pPr>
      <w:tabs>
        <w:tab w:val="left" w:pos="993"/>
      </w:tabs>
      <w:spacing w:after="60"/>
      <w:ind w:left="992" w:hanging="992"/>
    </w:pPr>
    <w:rPr>
      <w:rFonts w:eastAsia="Calibri" w:cs="Mongolian Baiti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23FFB"/>
    <w:rPr>
      <w:rFonts w:ascii="Aptos" w:eastAsia="Times New Roman" w:hAnsi="Aptos" w:cstheme="majorBidi"/>
      <w:bCs/>
      <w:sz w:val="2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D5DFE"/>
    <w:rPr>
      <w:rFonts w:eastAsiaTheme="majorEastAsia" w:cstheme="majorBidi"/>
      <w:sz w:val="23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D5DFE"/>
    <w:rPr>
      <w:rFonts w:asciiTheme="majorHAnsi" w:eastAsiaTheme="majorEastAsia" w:hAnsiTheme="majorHAnsi" w:cstheme="majorBidi"/>
      <w:i/>
      <w:iCs/>
      <w:color w:val="370E22" w:themeColor="accent1" w:themeShade="7F"/>
      <w:kern w:val="22"/>
      <w:sz w:val="23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D5DFE"/>
    <w:rPr>
      <w:rFonts w:asciiTheme="majorHAnsi" w:eastAsiaTheme="majorEastAsia" w:hAnsiTheme="majorHAnsi" w:cstheme="majorBidi"/>
      <w:i/>
      <w:iCs/>
      <w:color w:val="404040" w:themeColor="text1" w:themeTint="BF"/>
      <w:kern w:val="22"/>
      <w:sz w:val="23"/>
      <w:szCs w:val="22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D5DFE"/>
    <w:rPr>
      <w:rFonts w:asciiTheme="majorHAnsi" w:eastAsiaTheme="majorEastAsia" w:hAnsiTheme="majorHAnsi" w:cstheme="majorBidi"/>
      <w:color w:val="404040" w:themeColor="text1" w:themeTint="BF"/>
      <w:kern w:val="22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D5DFE"/>
    <w:rPr>
      <w:rFonts w:asciiTheme="majorHAnsi" w:eastAsiaTheme="majorEastAsia" w:hAnsiTheme="majorHAnsi" w:cstheme="majorBidi"/>
      <w:i/>
      <w:iCs/>
      <w:color w:val="404040" w:themeColor="text1" w:themeTint="BF"/>
      <w:kern w:val="22"/>
      <w:sz w:val="20"/>
      <w:szCs w:val="20"/>
    </w:rPr>
  </w:style>
  <w:style w:type="paragraph" w:customStyle="1" w:styleId="Punktlisteniv2">
    <w:name w:val="Punktliste nivå 2"/>
    <w:basedOn w:val="Punktliste"/>
    <w:uiPriority w:val="11"/>
    <w:semiHidden/>
    <w:qFormat/>
    <w:rsid w:val="005C2664"/>
    <w:pPr>
      <w:numPr>
        <w:numId w:val="0"/>
      </w:numPr>
      <w:ind w:left="714" w:hanging="357"/>
    </w:pPr>
    <w:rPr>
      <w:rFonts w:cstheme="minorBidi"/>
      <w:kern w:val="22"/>
      <w:szCs w:val="22"/>
    </w:rPr>
  </w:style>
  <w:style w:type="table" w:styleId="Tabellrutenett">
    <w:name w:val="Table Grid"/>
    <w:basedOn w:val="Vanligtabell"/>
    <w:uiPriority w:val="59"/>
    <w:locked/>
    <w:rsid w:val="004973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genmellomromnormal0">
    <w:name w:val="Ingen mellomrom normal"/>
    <w:basedOn w:val="Normal"/>
    <w:semiHidden/>
    <w:rsid w:val="004973B6"/>
    <w:pPr>
      <w:spacing w:after="0"/>
    </w:pPr>
    <w:rPr>
      <w:kern w:val="22"/>
      <w:szCs w:val="22"/>
    </w:rPr>
  </w:style>
  <w:style w:type="table" w:styleId="Vanligtabell2">
    <w:name w:val="Plain Table 2"/>
    <w:basedOn w:val="Vanligtabell"/>
    <w:uiPriority w:val="42"/>
    <w:rsid w:val="009B249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Rutenettabelllys">
    <w:name w:val="Grid Table Light"/>
    <w:basedOn w:val="Vanligtabell"/>
    <w:uiPriority w:val="40"/>
    <w:rsid w:val="009B249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rdtekst">
    <w:name w:val="Body Text"/>
    <w:basedOn w:val="Normal"/>
    <w:link w:val="BrdtekstTegn"/>
    <w:uiPriority w:val="99"/>
    <w:locked/>
    <w:rsid w:val="00923FFB"/>
    <w:pPr>
      <w:spacing w:after="0"/>
      <w:jc w:val="center"/>
    </w:pPr>
    <w:rPr>
      <w:rFonts w:eastAsia="SimSun" w:cs="Times New Roman"/>
      <w:b/>
      <w:bCs/>
      <w:szCs w:val="20"/>
      <w:lang w:val="x-none"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923FFB"/>
    <w:rPr>
      <w:rFonts w:ascii="Aptos" w:eastAsia="SimSun" w:hAnsi="Aptos" w:cs="Times New Roman"/>
      <w:b/>
      <w:bCs/>
      <w:sz w:val="22"/>
      <w:szCs w:val="20"/>
      <w:lang w:val="x-none" w:eastAsia="nb-NO"/>
    </w:rPr>
  </w:style>
  <w:style w:type="paragraph" w:customStyle="1" w:styleId="Contractstyle">
    <w:name w:val="Contractstyle"/>
    <w:rsid w:val="00923FFB"/>
    <w:pPr>
      <w:keepLines/>
      <w:tabs>
        <w:tab w:val="left" w:pos="720"/>
      </w:tabs>
      <w:spacing w:before="60" w:after="60" w:line="252" w:lineRule="auto"/>
      <w:ind w:left="720"/>
    </w:pPr>
    <w:rPr>
      <w:rFonts w:ascii="Aptos" w:eastAsia="Times New Roman" w:hAnsi="Aptos" w:cs="Times New Roman"/>
      <w:sz w:val="22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0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NMA\Downloads\1.%20Mal%20forpliktelseserkl&#230;ring%20(2).dotx" TargetMode="External"/></Relationships>
</file>

<file path=word/theme/theme1.xml><?xml version="1.0" encoding="utf-8"?>
<a:theme xmlns:a="http://schemas.openxmlformats.org/drawingml/2006/main" name="Office-tema">
  <a:themeElements>
    <a:clrScheme name="Stortingets profil">
      <a:dk1>
        <a:srgbClr val="000000"/>
      </a:dk1>
      <a:lt1>
        <a:srgbClr val="FFFFFF"/>
      </a:lt1>
      <a:dk2>
        <a:srgbClr val="701C45"/>
      </a:dk2>
      <a:lt2>
        <a:srgbClr val="D8D1CA"/>
      </a:lt2>
      <a:accent1>
        <a:srgbClr val="701C45"/>
      </a:accent1>
      <a:accent2>
        <a:srgbClr val="D70926"/>
      </a:accent2>
      <a:accent3>
        <a:srgbClr val="001F5B"/>
      </a:accent3>
      <a:accent4>
        <a:srgbClr val="B00060"/>
      </a:accent4>
      <a:accent5>
        <a:srgbClr val="3C76C1"/>
      </a:accent5>
      <a:accent6>
        <a:srgbClr val="B7ADA5"/>
      </a:accent6>
      <a:hlink>
        <a:srgbClr val="D70926"/>
      </a:hlink>
      <a:folHlink>
        <a:srgbClr val="701C4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0bb0c4-1762-4fd1-8095-ee74821cdcd0" xsi:nil="true"/>
    <sidaArkivref xmlns="cb0bb0c4-1762-4fd1-8095-ee74821cdcd0">
      <Url xsi:nil="true"/>
      <Description xsi:nil="true"/>
    </sidaArkivref>
    <sidaFunksjonTaxHTField xmlns="cb0bb0c4-1762-4fd1-8095-ee74821cdcd0">
      <Terms xmlns="http://schemas.microsoft.com/office/infopath/2007/PartnerControls"/>
    </sidaFunksjonTaxHTField>
    <sidaAnskaffelseDokumentSett xmlns="cb0bb0c4-1762-4fd1-8095-ee74821cdcd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jekkliste for sikkerhetsspørsmål" ma:contentTypeID="0x010100E597067444FA2B47AF88D105670170AD0302003BBFFA36DE39D94FBCEF253774330743" ma:contentTypeVersion="55" ma:contentTypeDescription="Dokumentmal for anskaffelsesdokumenter" ma:contentTypeScope="" ma:versionID="0577af355d6ffe0e71f039793bea4b26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64caf26ed96916107e22192d12425dff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FunksjonTaxHTField" minOccurs="0"/>
                <xsd:element ref="ns2:sidaAnskaffelseDokumentSett" minOccurs="0"/>
                <xsd:element ref="ns2:sidaArkivr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9c13e1d-e57b-4d86-9048-ffb261730a9a}" ma:internalName="TaxCatchAll" ma:showField="CatchAllData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89c13e1d-e57b-4d86-9048-ffb261730a9a}" ma:internalName="TaxCatchAllLabel" ma:readOnly="true" ma:showField="CatchAllDataLabel" ma:web="60e47f32-81d4-4c4f-b442-704e090ef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FunksjonTaxHTField" ma:index="10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idaAnskaffelseDokumentSett" ma:index="12" nillable="true" ma:displayName="Anskaffelsesdokumentsett" ma:default="" ma:format="Dropdown" ma:internalName="sidaAnskaffelseDokumentSett">
      <xsd:simpleType>
        <xsd:restriction base="dms:Choice">
          <xsd:enumeration value="Over 100 000"/>
          <xsd:enumeration value="Under 100 000"/>
        </xsd:restriction>
      </xsd:simpleType>
    </xsd:element>
    <xsd:element name="sidaArkivref" ma:index="13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Props1.xml><?xml version="1.0" encoding="utf-8"?>
<ds:datastoreItem xmlns:ds="http://schemas.openxmlformats.org/officeDocument/2006/customXml" ds:itemID="{4B8E35BC-F277-4494-9E0B-F2363288BAA9}">
  <ds:schemaRefs>
    <ds:schemaRef ds:uri="http://purl.org/dc/elements/1.1/"/>
    <ds:schemaRef ds:uri="cb0bb0c4-1762-4fd1-8095-ee74821cdcd0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2611B23-87FC-468A-902F-81470D3BD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504DED-C751-4B6E-9F37-D9581169FB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E77D10-6D89-4C49-AE98-963D4CAC5055}"/>
</file>

<file path=customXml/itemProps5.xml><?xml version="1.0" encoding="utf-8"?>
<ds:datastoreItem xmlns:ds="http://schemas.openxmlformats.org/officeDocument/2006/customXml" ds:itemID="{87B1A264-9DA7-4D27-9696-9F2311F16D7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Mal forpliktelseserklæring (2)</Template>
  <TotalTime>1</TotalTime>
  <Pages>1</Pages>
  <Words>96</Words>
  <Characters>583</Characters>
  <Application>Microsoft Office Word</Application>
  <DocSecurity>0</DocSecurity>
  <Lines>13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Stortinget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Tania Marie Madsen</dc:creator>
  <cp:lastModifiedBy>Tania Marie Madsen</cp:lastModifiedBy>
  <cp:revision>1</cp:revision>
  <cp:lastPrinted>2020-01-09T15:18:00Z</cp:lastPrinted>
  <dcterms:created xsi:type="dcterms:W3CDTF">2026-05-12T10:06:00Z</dcterms:created>
  <dcterms:modified xsi:type="dcterms:W3CDTF">2026-05-12T10:07:00Z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0x010100E597067444FA2B47AF88D105670170AD0302003BBFFA36DE39D94FBCEF253774330743</vt:lpwstr>
  </property>
  <property fmtid="{D5CDD505-2E9C-101B-9397-08002B2CF9AE}" pid="3" name="Document Topics">
    <vt:lpwstr/>
  </property>
  <property fmtid="{D5CDD505-2E9C-101B-9397-08002B2CF9AE}" pid="4" name="Dokumentterm">
    <vt:lpwstr>667;#Grafisk seksjon|5d3a79de-7bfc-4452-b27b-78aa0afa9272</vt:lpwstr>
  </property>
  <property fmtid="{D5CDD505-2E9C-101B-9397-08002B2CF9AE}" pid="5" name="Document_x0020_Topics">
    <vt:lpwstr/>
  </property>
  <property fmtid="{D5CDD505-2E9C-101B-9397-08002B2CF9AE}" pid="6" name="Document_x0020_Owner">
    <vt:lpwstr/>
  </property>
  <property fmtid="{D5CDD505-2E9C-101B-9397-08002B2CF9AE}" pid="7" name="Document Owner">
    <vt:lpwstr>14;#Grafisk seksjon|08795c68-ceb1-43e1-a689-2d8a35cfaa03</vt:lpwstr>
  </property>
  <property fmtid="{D5CDD505-2E9C-101B-9397-08002B2CF9AE}" pid="8" name="_dlc_DocIdItemGuid">
    <vt:lpwstr>cda3e676-26cf-4b09-9ac0-91b209d1010c</vt:lpwstr>
  </property>
  <property fmtid="{D5CDD505-2E9C-101B-9397-08002B2CF9AE}" pid="9" name="Seksjon">
    <vt:lpwstr>14;#Grafisk seksjon|08795c68-ceb1-43e1-a689-2d8a35cfaa03</vt:lpwstr>
  </property>
  <property fmtid="{D5CDD505-2E9C-101B-9397-08002B2CF9AE}" pid="10" name="l44f1c08a46b4685b9f9bf734ac37409">
    <vt:lpwstr>Grafisk seksjon|08795c68-ceb1-43e1-a689-2d8a35cfaa03</vt:lpwstr>
  </property>
  <property fmtid="{D5CDD505-2E9C-101B-9397-08002B2CF9AE}" pid="11" name="sidaFunksjon">
    <vt:lpwstr/>
  </property>
  <property fmtid="{D5CDD505-2E9C-101B-9397-08002B2CF9AE}" pid="12" name="sidaDokumenteier">
    <vt:lpwstr/>
  </property>
  <property fmtid="{D5CDD505-2E9C-101B-9397-08002B2CF9AE}" pid="13" name="sidaDokumenteierTaxHTField">
    <vt:lpwstr/>
  </property>
  <property fmtid="{D5CDD505-2E9C-101B-9397-08002B2CF9AE}" pid="14" name="seksjonSida">
    <vt:lpwstr/>
  </property>
</Properties>
</file>